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5EAA6" w14:textId="77777777" w:rsidR="001931D9" w:rsidRDefault="001931D9" w:rsidP="001931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FORTHE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fl.1468)</w:t>
      </w:r>
    </w:p>
    <w:p w14:paraId="2CD7D09A" w14:textId="77777777" w:rsidR="001931D9" w:rsidRDefault="001931D9" w:rsidP="001931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6E6A65CE" w14:textId="77777777" w:rsidR="001931D9" w:rsidRDefault="001931D9" w:rsidP="001931D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D08314" w14:textId="77777777" w:rsidR="001931D9" w:rsidRDefault="001931D9" w:rsidP="001931D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4157D5" w14:textId="77777777" w:rsidR="001931D9" w:rsidRDefault="001931D9" w:rsidP="001931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1468</w:t>
      </w:r>
      <w:r>
        <w:rPr>
          <w:rFonts w:ascii="Times New Roman" w:hAnsi="Times New Roman" w:cs="Times New Roman"/>
          <w:sz w:val="24"/>
          <w:szCs w:val="24"/>
        </w:rPr>
        <w:tab/>
        <w:t>He became apprenticed to Denis Durant, cutler(q.v.).</w:t>
      </w:r>
    </w:p>
    <w:p w14:paraId="29D33763" w14:textId="77777777" w:rsidR="001931D9" w:rsidRDefault="001931D9" w:rsidP="001931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27009381" w14:textId="77777777" w:rsidR="001931D9" w:rsidRDefault="001931D9" w:rsidP="001931D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277ABA" w14:textId="77777777" w:rsidR="001931D9" w:rsidRDefault="001931D9" w:rsidP="001931D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9C1A9E" w14:textId="77777777" w:rsidR="001931D9" w:rsidRDefault="001931D9" w:rsidP="001931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April 2022</w:t>
      </w:r>
    </w:p>
    <w:p w14:paraId="54C1E6D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191D6" w14:textId="77777777" w:rsidR="001931D9" w:rsidRDefault="001931D9" w:rsidP="009139A6">
      <w:r>
        <w:separator/>
      </w:r>
    </w:p>
  </w:endnote>
  <w:endnote w:type="continuationSeparator" w:id="0">
    <w:p w14:paraId="4DB2EA9F" w14:textId="77777777" w:rsidR="001931D9" w:rsidRDefault="001931D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8FA2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C6AD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3485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144AF" w14:textId="77777777" w:rsidR="001931D9" w:rsidRDefault="001931D9" w:rsidP="009139A6">
      <w:r>
        <w:separator/>
      </w:r>
    </w:p>
  </w:footnote>
  <w:footnote w:type="continuationSeparator" w:id="0">
    <w:p w14:paraId="1A7AFD0E" w14:textId="77777777" w:rsidR="001931D9" w:rsidRDefault="001931D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EC24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EB09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6FF4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1D9"/>
    <w:rsid w:val="000666E0"/>
    <w:rsid w:val="001931D9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6944F"/>
  <w15:chartTrackingRefBased/>
  <w15:docId w15:val="{2309BD2A-A31E-4029-BE75-30F767C90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2022-04-17T09:36:00Z</dcterms:created>
  <dcterms:modified xsi:type="dcterms:W3CDTF">2022-04-17T09:37:00Z</dcterms:modified>
</cp:coreProperties>
</file>